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C7BF7" w14:textId="77777777" w:rsidR="00673782" w:rsidRDefault="00673782" w:rsidP="00673782">
      <w:r>
        <w:rPr>
          <w:u w:val="single"/>
        </w:rPr>
        <w:t>Laurence de WARREN</w:t>
      </w:r>
      <w:r>
        <w:t xml:space="preserve">     </w:t>
      </w:r>
      <w:proofErr w:type="gramStart"/>
      <w:r>
        <w:t xml:space="preserve">   (</w:t>
      </w:r>
      <w:proofErr w:type="gramEnd"/>
      <w:r>
        <w:t>fl.1422)</w:t>
      </w:r>
    </w:p>
    <w:p w14:paraId="0C5CB3D6" w14:textId="77777777" w:rsidR="00673782" w:rsidRDefault="00673782" w:rsidP="00673782">
      <w:r>
        <w:t>of Stockport.</w:t>
      </w:r>
    </w:p>
    <w:p w14:paraId="5B6BCB05" w14:textId="77777777" w:rsidR="00673782" w:rsidRDefault="00673782" w:rsidP="00673782"/>
    <w:p w14:paraId="51585416" w14:textId="77777777" w:rsidR="00673782" w:rsidRDefault="00673782" w:rsidP="00673782"/>
    <w:p w14:paraId="449E9E98" w14:textId="77777777" w:rsidR="00673782" w:rsidRDefault="00673782" w:rsidP="00673782">
      <w:r>
        <w:tab/>
        <w:t>1422</w:t>
      </w:r>
      <w:r>
        <w:tab/>
        <w:t>He may have been present at the death of Henry V.</w:t>
      </w:r>
    </w:p>
    <w:p w14:paraId="1436F574" w14:textId="77777777" w:rsidR="00673782" w:rsidRDefault="00673782" w:rsidP="00673782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1B731A84" w14:textId="77777777" w:rsidR="00673782" w:rsidRDefault="00673782" w:rsidP="00673782">
      <w:pPr>
        <w:ind w:left="720" w:firstLine="720"/>
      </w:pPr>
      <w:r>
        <w:t>pub. The Cheshire Community Council, 1971, pp.41-2)</w:t>
      </w:r>
    </w:p>
    <w:p w14:paraId="29CCF659" w14:textId="77777777" w:rsidR="00673782" w:rsidRDefault="00673782" w:rsidP="00673782"/>
    <w:p w14:paraId="3713773E" w14:textId="77777777" w:rsidR="00673782" w:rsidRDefault="00673782" w:rsidP="00673782"/>
    <w:p w14:paraId="00D2673C" w14:textId="77777777" w:rsidR="00673782" w:rsidRDefault="00673782" w:rsidP="00673782">
      <w:r>
        <w:t>22 January 2023</w:t>
      </w:r>
    </w:p>
    <w:p w14:paraId="093830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9268" w14:textId="77777777" w:rsidR="00673782" w:rsidRDefault="00673782" w:rsidP="009139A6">
      <w:r>
        <w:separator/>
      </w:r>
    </w:p>
  </w:endnote>
  <w:endnote w:type="continuationSeparator" w:id="0">
    <w:p w14:paraId="52649A60" w14:textId="77777777" w:rsidR="00673782" w:rsidRDefault="006737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B8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A33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EA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7D3D0" w14:textId="77777777" w:rsidR="00673782" w:rsidRDefault="00673782" w:rsidP="009139A6">
      <w:r>
        <w:separator/>
      </w:r>
    </w:p>
  </w:footnote>
  <w:footnote w:type="continuationSeparator" w:id="0">
    <w:p w14:paraId="5FFC26CA" w14:textId="77777777" w:rsidR="00673782" w:rsidRDefault="006737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7D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CC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29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782"/>
    <w:rsid w:val="000666E0"/>
    <w:rsid w:val="002510B7"/>
    <w:rsid w:val="005C130B"/>
    <w:rsid w:val="0067378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63426"/>
  <w15:chartTrackingRefBased/>
  <w15:docId w15:val="{AE5E917D-9DF7-4445-9705-568CEA91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7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2023-04-21T21:03:00Z</dcterms:created>
  <dcterms:modified xsi:type="dcterms:W3CDTF">2023-04-21T21:04:00Z</dcterms:modified>
</cp:coreProperties>
</file>